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1C965" w14:textId="77777777" w:rsidR="000A6524" w:rsidRDefault="000A6524" w:rsidP="000A6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MILWARD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27F7F3BF" w14:textId="77777777" w:rsidR="000A6524" w:rsidRDefault="000A6524" w:rsidP="000A6524">
      <w:pPr>
        <w:pStyle w:val="NoSpacing"/>
        <w:rPr>
          <w:rFonts w:cs="Times New Roman"/>
          <w:szCs w:val="24"/>
        </w:rPr>
      </w:pPr>
    </w:p>
    <w:p w14:paraId="6E4EA7DF" w14:textId="77777777" w:rsidR="000A6524" w:rsidRDefault="000A6524" w:rsidP="000A6524">
      <w:pPr>
        <w:pStyle w:val="NoSpacing"/>
        <w:rPr>
          <w:rFonts w:cs="Times New Roman"/>
          <w:szCs w:val="24"/>
        </w:rPr>
      </w:pPr>
    </w:p>
    <w:p w14:paraId="5A8B0CC6" w14:textId="77777777" w:rsidR="000A6524" w:rsidRDefault="000A6524" w:rsidP="000A6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Sep.1434</w:t>
      </w:r>
      <w:r>
        <w:rPr>
          <w:rFonts w:cs="Times New Roman"/>
          <w:szCs w:val="24"/>
        </w:rPr>
        <w:tab/>
        <w:t xml:space="preserve">Walter </w:t>
      </w:r>
      <w:proofErr w:type="spellStart"/>
      <w:r>
        <w:rPr>
          <w:rFonts w:cs="Times New Roman"/>
          <w:szCs w:val="24"/>
        </w:rPr>
        <w:t>Podyfate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Redbourne</w:t>
      </w:r>
      <w:proofErr w:type="spellEnd"/>
      <w:r>
        <w:rPr>
          <w:rFonts w:cs="Times New Roman"/>
          <w:szCs w:val="24"/>
        </w:rPr>
        <w:t xml:space="preserve">, Hertfordshire(q.v.), appointed him as a </w:t>
      </w:r>
    </w:p>
    <w:p w14:paraId="2375DE06" w14:textId="77777777" w:rsidR="000A6524" w:rsidRDefault="000A6524" w:rsidP="000A6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joint executor of his Will.</w:t>
      </w:r>
    </w:p>
    <w:p w14:paraId="7BD35AB4" w14:textId="77777777" w:rsidR="000A6524" w:rsidRDefault="000A6524" w:rsidP="000A6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Antiquary” </w:t>
      </w:r>
      <w:proofErr w:type="spellStart"/>
      <w:proofErr w:type="gramStart"/>
      <w:r>
        <w:rPr>
          <w:rFonts w:cs="Times New Roman"/>
          <w:szCs w:val="24"/>
        </w:rPr>
        <w:t>ed.William</w:t>
      </w:r>
      <w:proofErr w:type="spellEnd"/>
      <w:proofErr w:type="gram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764B9303" w14:textId="77777777" w:rsidR="000A6524" w:rsidRDefault="000A6524" w:rsidP="000A6524">
      <w:pPr>
        <w:pStyle w:val="NoSpacing"/>
        <w:rPr>
          <w:rFonts w:cs="Times New Roman"/>
          <w:szCs w:val="24"/>
        </w:rPr>
      </w:pPr>
    </w:p>
    <w:p w14:paraId="4C53E262" w14:textId="77777777" w:rsidR="000A6524" w:rsidRDefault="000A6524" w:rsidP="000A6524">
      <w:pPr>
        <w:pStyle w:val="NoSpacing"/>
        <w:rPr>
          <w:rFonts w:cs="Times New Roman"/>
          <w:szCs w:val="24"/>
        </w:rPr>
      </w:pPr>
    </w:p>
    <w:p w14:paraId="4920B307" w14:textId="77777777" w:rsidR="000A6524" w:rsidRPr="00F372DA" w:rsidRDefault="000A6524" w:rsidP="000A6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 2024</w:t>
      </w:r>
    </w:p>
    <w:p w14:paraId="1C3B3C54" w14:textId="6BF151F3" w:rsidR="00F372DA" w:rsidRPr="000A6524" w:rsidRDefault="00F372DA" w:rsidP="000A6524"/>
    <w:sectPr w:rsidR="00F372DA" w:rsidRPr="000A65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D1E38" w14:textId="77777777" w:rsidR="00F33FDD" w:rsidRDefault="00F33FDD" w:rsidP="009139A6">
      <w:r>
        <w:separator/>
      </w:r>
    </w:p>
  </w:endnote>
  <w:endnote w:type="continuationSeparator" w:id="0">
    <w:p w14:paraId="113CBDF1" w14:textId="77777777" w:rsidR="00F33FDD" w:rsidRDefault="00F33F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FC0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66F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D66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1D71E" w14:textId="77777777" w:rsidR="00F33FDD" w:rsidRDefault="00F33FDD" w:rsidP="009139A6">
      <w:r>
        <w:separator/>
      </w:r>
    </w:p>
  </w:footnote>
  <w:footnote w:type="continuationSeparator" w:id="0">
    <w:p w14:paraId="3D361C12" w14:textId="77777777" w:rsidR="00F33FDD" w:rsidRDefault="00F33F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8B3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C50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3B4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DD"/>
    <w:rsid w:val="000666E0"/>
    <w:rsid w:val="000A6524"/>
    <w:rsid w:val="002510B7"/>
    <w:rsid w:val="00270799"/>
    <w:rsid w:val="005C130B"/>
    <w:rsid w:val="006B43C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593A"/>
    <w:rsid w:val="00CB4ED9"/>
    <w:rsid w:val="00E61DA6"/>
    <w:rsid w:val="00EB3209"/>
    <w:rsid w:val="00F33FDD"/>
    <w:rsid w:val="00F372D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84EDC"/>
  <w15:chartTrackingRefBased/>
  <w15:docId w15:val="{08E4FFEF-9CA5-498E-81A9-3B776714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2024-05-22T19:36:00Z</dcterms:created>
  <dcterms:modified xsi:type="dcterms:W3CDTF">2024-05-22T20:11:00Z</dcterms:modified>
</cp:coreProperties>
</file>